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0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1788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PS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#00856750153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0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2550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#00950700757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134043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#01183421005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8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133925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#08786190150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0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6592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#04846410720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134541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#12906300152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135762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#08590821008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8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3151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#00615530672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0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6613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#03341540759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136834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#00583840756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8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178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#00212840235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0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134982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J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J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#08082461008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4198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#03725870723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4117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#00488410010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8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156616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#07605800965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0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134025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#05438190018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7562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6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EMI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#03539550750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8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5223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#10994940152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0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7109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PS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#11032980150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0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983" w:right="9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#00076670595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6878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#00931170195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8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133591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#01781570591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0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740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#02006400960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6971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5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#03248560751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135493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#10028190154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8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135288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#03889450759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0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134289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6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#03518350750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6912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#03280230750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8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137181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#05131180969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0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134387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ET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#03992220966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0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4141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#02718710755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4022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#02608850752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8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3093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#02506040753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0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2769</w:t>
            </w:r>
          </w:p>
        </w:tc>
        <w:tc>
          <w:tcPr>
            <w:tcW w:w="6650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AESSE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#04068750720</w:t>
            </w:r>
          </w:p>
        </w:tc>
        <w:tc>
          <w:tcPr>
            <w:tcW w:w="1785" w:type="dxa"/>
            <w:tcBorders>
              <w:top w:val="single" w:sz="8.0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836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#00887261006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2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.8" w:space="0" w:color="000000"/>
              <w:bottom w:val="single" w:sz="8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7422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#05419220727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single" w:sz="8.8" w:space="0" w:color="000000"/>
              <w:bottom w:val="single" w:sz="8.0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602</w:t>
            </w:r>
          </w:p>
        </w:tc>
        <w:tc>
          <w:tcPr>
            <w:tcW w:w="6650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#02385200122</w:t>
            </w:r>
          </w:p>
        </w:tc>
        <w:tc>
          <w:tcPr>
            <w:tcW w:w="1785" w:type="dxa"/>
            <w:tcBorders>
              <w:top w:val="single" w:sz="8.8" w:space="0" w:color="000000"/>
              <w:bottom w:val="single" w:sz="8.0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</w:t>
            </w:r>
          </w:p>
        </w:tc>
      </w:tr>
    </w:tbl>
    <w:p>
      <w:pPr>
        <w:jc w:val="left"/>
        <w:spacing w:after="0"/>
        <w:sectPr>
          <w:pgNumType w:start="1"/>
          <w:pgMar w:footer="937" w:top="960" w:bottom="1120" w:left="1980" w:right="2040"/>
          <w:footerReference w:type="default" r:id="rId7"/>
          <w:type w:val="continuous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133720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EZ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#13422890155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141245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PAPA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#01433850409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134870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#03237200963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137170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#01140460294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4584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#02422300968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137191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#01229650377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#03950360754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138528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#91003890745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JA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AG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#02707070963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133783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#00888921004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3007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#09238800156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152953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#02611180361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#00751160151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135122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#00976081000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134447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#02061610792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#00227010139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#00885531004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4316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#03525530725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#00747170157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136638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#00917050759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4292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#02979410152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156520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#10425050019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6067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#10181220152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#04051440727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157068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#04442120756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2165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EMI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#02177480759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2344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#00889060158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135618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#02292260599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4636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5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#12268050155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134630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#03663500969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151990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#07617050153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#11667890153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134321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#02154270595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5957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#11954900152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151411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#04083390759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136619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#04332750720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#02616050759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5132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V.</w:t>
            </w:r>
            <w:r>
              <w:rPr>
                <w:rFonts w:ascii="Arial" w:hAnsi="Arial" w:cs="Arial" w:eastAsia="Arial"/>
                <w:sz w:val="24"/>
                <w:szCs w:val="24"/>
                <w:spacing w:val="5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#01257980639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#02481080964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6053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#06032681006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134075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#05761060721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#03725091007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151432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#04703240723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4144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J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#11264670156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136190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#03084500754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135985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#02555740964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155746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ET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PPO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#05815611008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136784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6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#03123320651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152361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#06157780963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9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#00426150488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6357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#11206730159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#01153830755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#09724060018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136009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#05688870483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133773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#11496970150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137109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#03986660755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155488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#07249130969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KABI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#03524050238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155986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AST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#02011461205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#00907371009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1442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6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152362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#06074700961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#00832400154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3724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#04277790723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136057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#06534340721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134527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#03556600173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151444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#10804870151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#04303410726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#03274470750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#02405380102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6602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#02262000751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2632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#02244790750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#05912670964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135128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#12389670154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133407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#00880701008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6260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#11861240155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4312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#01475191001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#10752960152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#02109510368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1426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5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#02587690757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134044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└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KEM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#01201141007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ESSEX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#03296950151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135287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#01550070617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#02178881203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5575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#08641790152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#13144290155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4140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MMER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#09012850153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152899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6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#06404130962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135539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#06135901004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135788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EASE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#04911190488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136550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SO</w:t>
            </w:r>
            <w:r>
              <w:rPr>
                <w:rFonts w:ascii="Arial" w:hAnsi="Arial" w:cs="Arial" w:eastAsia="Arial"/>
                <w:sz w:val="24"/>
                <w:szCs w:val="24"/>
                <w:spacing w:val="5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#03221440757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#00190430132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4972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#02510050756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136255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#04002620757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#03237550755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139615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#01185590427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#11654150157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154860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#03878140239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136807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#00807970157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5181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└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#02642020156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#04923960159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#02268980378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137222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#13169210153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1498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#01696821006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152808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ET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#06176620729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134293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#03704450752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7064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#02044501001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151988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#04106120753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133606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#13206920152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#00674840152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AKE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#00696360155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135325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#02504711207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5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#07854330631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5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#01202730758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136335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#04065690754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152530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#04732240967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135089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#03859880969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#07279701002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1437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5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#04107220750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E'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#00777280157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133695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#12971700153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104523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#01647800745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136842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#02026690731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#05187720965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151441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#04947170967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#05848611009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7070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#02061320731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#00226250165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'S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#02062730755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4451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#00614390755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137204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135998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#03936370752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140112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#01768930131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#02023671007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#00503151201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EMI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#10022080153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090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154561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#04320220751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134309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#03678750757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136536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#05441110482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7308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#01897890743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#03095720755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6591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#07676940153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156164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#10766151004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151273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#04310690377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133658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#06714021000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#00047510326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135604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AT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#873342418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1982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#02049680719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05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133800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#05823920722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133601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#01313240424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135967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#04080160726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#00735390155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#01282360682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6424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MBU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#11160660152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#00923330047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5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#03262430758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#01622780060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158417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#02150810345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151398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#01481120697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134662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#03008800751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6536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#00719630766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4924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AKKO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#06442620156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3316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#04080850722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134512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#05104850481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136684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#00385470190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#01779530466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134241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#06855610017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#02553300373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136634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#00162370753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#02614070759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135507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#02144720790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6025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#00197370281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154142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979484488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135108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#04736011000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136159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#05646921006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157478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#04296560750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#00584560759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136117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A&amp;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#06419390726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BB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#01726510595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136051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BT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#06391740724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#03436150753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135065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#03812210759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#00389250754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153102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#02658740614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77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#01513360345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694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#13088630150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#01911080594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135838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134643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#00970310397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EK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#02516130727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#00721920155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6465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KAI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#03662280100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#03130920758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136877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#99999999999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#00725050157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140790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#01781130289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#01793330596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#04185110154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#03222390159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#00803890151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6035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#02804530968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7181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#00435080304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158345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#04409960756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157735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#04373250655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#00847380961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#00421210485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#02161610759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#03065610754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#03876040753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134519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#08028050014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#05768370727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136337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#05889810726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1652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E.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#03578710729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7468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#05395280729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136102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#06543251000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135320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#02515700736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153541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#06764391006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#00784230872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151625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#06209390969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#03281501217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#01023890773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5919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'AB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#01521660694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157780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#10771180014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#00471770016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5681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#01958020750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155989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#09147251004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#04679661001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135502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#02175860424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└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#02761660873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#03379160728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136283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SEPPE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136752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#02349380754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135592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6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#03609840370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156433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133707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#04203250750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134237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5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#06384191000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137190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#03684170750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#05947400155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7056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BET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#03841180106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153971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#03043820368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153636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#01763600515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153320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MA-J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#07509990631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#00129500773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#03775850757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cen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corre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z.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ud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#02101950745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3814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ABASA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#04345860722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AZ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U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#00802800151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3853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#03273990964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EW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#00953780962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152927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#03299110100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#00282950682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154525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#06039490963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157556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ABBV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#02645920592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133415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#00580590180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1006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#02523870752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135534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#03330220967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29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#00354900730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133886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E'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#10051170156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157211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LD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#05882220725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136347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5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#08118541005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133670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tabs>
                <w:tab w:pos="2040" w:val="left"/>
              </w:tabs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  <w:tab/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Ó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#06485240151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151495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#09699320017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3940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#00168430718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4624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6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#02490410756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░3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#01186360762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#01403880741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134831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└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#04338170964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134148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#00348120718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#00080170392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1852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#01226820742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#00191040757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152941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#04208430753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151776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#03869900757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135088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#10191080158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136847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#00055560775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133615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#05526631006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151538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#01093180733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2933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#01528740341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#04093090753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#05865511009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136490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#06679010725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2707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#02266270756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7405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#11189050153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#00787980739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#11492820151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#02704120969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152010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#06356990967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135013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#02650890045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154799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#04982190151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#03988410753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151372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#04110770759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136662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#03930960756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136660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#03137700757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#02578030153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106266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#01114601006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199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#00221360746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155459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#05469900962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134149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#04612750481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134582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#05830420724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151267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#05692591000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3064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#00840200158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133545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#05582941000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134621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#02406911202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7557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#05679360726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135840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#07297190154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158085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#04455770752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7150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#02241850367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#01059590107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4423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#02685350759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7365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MEN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#03459550756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#07435060152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7331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#03400130757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136678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#03282590755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3792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#02067940367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#06068041000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151890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#01062361009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136078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#05501420961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6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└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AES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#05976621002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#02401590753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2750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237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#08086280156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2867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#02391050750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#06261440728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155622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#02404790392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152958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#01842390757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135045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#0000000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157467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#06389590966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136068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#02964120121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#01286700487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152331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#04192200758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151821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6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#01323150761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#00801720152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154060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#01431970035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83" w:right="9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EVAE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#00873670152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153690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#01316780426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152869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#04199910755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104574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135729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#03483570101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135187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6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#01907630741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156446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#04335340750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3417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#00802020529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141068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PAPA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#03930410752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143803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#00204260285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134106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#01799221005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2964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#09933630155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144475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#04375980754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#01185060769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155338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#09270550016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#00889160156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135888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#80403930581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136728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#12947240151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7400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#02057531200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151644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#01028471009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134707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#03680250283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1292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#00421250481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3150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#12520870150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6960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#05105730724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#06467930720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#00645130238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#00136740404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154003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#04516021005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└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#00846530152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1735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#00176010346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154729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#00494360753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155680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#04232241002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5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#00440180545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3611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#02307520243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5039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#00777910159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135926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#03967640875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446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5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#05075810019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136107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#00833160963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#00886761006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156591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#00937220598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#00504670753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134724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#02241740360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136690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#02658120759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3211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#00673881207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135763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#05233040962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5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5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#01258691003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#03225090723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#00334660750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134911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5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#00769260704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135027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#04918311210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5028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#02406160750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136612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2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#00565330727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156936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#00438170680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5260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#01679130060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151589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#00707821203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155036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#03981260239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140003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#00615860491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KAI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#00972790109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7041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6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└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#12864800151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#00254460728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133632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#01572640181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EK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#03104440759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5980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MMA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#01713790747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4149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#02450760752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152993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#01417680210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133555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#03004600965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J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#04749361004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154551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2001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#03325290751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E'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#01241900669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154861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M04000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137214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A&amp;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#03447000757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141090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#02787881206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#10220860158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4379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AST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#00691781207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4183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#04624161008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151986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#03005550755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#09713880152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4565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#00472130756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#05101501004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136846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#02101040547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7011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#03101700759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136708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#09734150155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#03235650482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151819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#01750530030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154888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MAC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#03738960750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5448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#04525150720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137172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#03860630759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5172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E'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#04384410017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135688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#00674091202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155091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#03747760100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133391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#01745670735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6247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#04775221007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134192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#00976670679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#04009250756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136417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#03906850262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2702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#03454000724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#03163850757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SK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#01260981004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133804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#03624970756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#00675350490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136245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#03374340754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4382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#00143080752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133621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#02066400405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AT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#02979040967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#01634600694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#12792100153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156467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ASVE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#04405360753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135849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#10777700153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136575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#01366340410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135590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#13052990150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134064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#11129270150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#00422240754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152496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5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682479101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136833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#00471850016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AKE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#05478491003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154830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SKI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#03663260754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156445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#04335330751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134140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#00183680396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154555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#01604300366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158232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#0395921729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6248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#01310860505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#04874990155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#03656360728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134177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#00574290722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155279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#02153830753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134863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#05871140157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#02218910715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158327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#05639141000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134576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#03332520968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6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6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#03297560751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#00222880759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#01964660755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135818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#03841840758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135306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#00857610968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104578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5942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#02133120150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151863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EASE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#03622070179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#01737830230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2681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#01317690749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156613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#08230471008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138706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5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#92006020751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133758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EK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#06600500158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140687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#02627520238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#00388300527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6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#00395270481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133795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#03481280968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136318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#03102880758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155039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#01427710304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#12302080150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135365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#01345350753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151559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#02819150752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2871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#06025140150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156843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#02848730756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4032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#00151130754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4528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#03202310722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6281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#01911071007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136516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#00394150759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#01501420853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136050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6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#00364230409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5853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#03260260751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5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#00394440481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151623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#02975440369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136862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#02401980756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134220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5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#08976680150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#12899760156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155802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311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#04647720483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135584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#94019320715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AMM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#00527210462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151577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#01652901206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154386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#04285150753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135508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#00471320770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#03068370273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#02173960655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153643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#04201720754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133863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#03531280968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135277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SEPPE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#00382970754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151698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#00295950752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151697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#01783300757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#05139070014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1446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#00860580158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151981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LU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#05198691213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157848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#06153631210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#01068901006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136861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151639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#96218850582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6271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#02171870757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133440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#01311020505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156833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#03759300373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#02689300123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136753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#03029070756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2037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#01423300183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135644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#03183800758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7548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#01685580548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#04936501008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136118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#01576110470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135743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#12155230159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134919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#03084880263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#01587671205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#06636280155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135357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#03055070753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157076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#04330890759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1162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#12066380150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134134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#02518990284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157429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#03182120752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#02359310758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152415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AX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#04337640280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3119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#02067110755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7277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#03804110728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7460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#04215270374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134508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#03511160750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1452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#02176920755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134270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#01638511202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153051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#02618450874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152626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#03459040758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6909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#02209570122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135498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#03663160962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#00397360488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#02585280759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#04874480728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153747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#13179250157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136650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#03176410722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1699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E'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#03652330014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136454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#02380550596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151994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#04133680753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#02974120756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157163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#07641640961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#01632311203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135412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░8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#02261430926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139965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#00494591209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156805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#01879550745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#01346900754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135188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5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#02118311006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135893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#10125410158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136668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#00101900512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#03987640756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140995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#10653850155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#02465190755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#09120130159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135101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SEPPE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#02560950756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134960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#12549420151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135728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5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#00520531203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156998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#00825330285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153481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#00124669995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134978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#03831290287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134533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#01589970506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152240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#01383850995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136685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#01593590605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134282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#01043440419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#00825120157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139876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#10495590159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151291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#03956390755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139008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#02654280755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133794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#11390840152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5394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#04125320723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151770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#13228320159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152504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#06462940724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155162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#05288990962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152440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#02556960751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133389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L-M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BB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#06763671002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137185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#02431420757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134868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#00902231000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#02981820232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1968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#00941660151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5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#02340100755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#00050110527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#00765190723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133553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#11073380153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5744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#00557720109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#00612690289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7072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AK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#02526560400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#01624020440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2694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#01152550750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134034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#05307180728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152487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#00409720752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135655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#03916660750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142662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#05007620726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4026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#10128980157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136324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#01498810280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155345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#13110270157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7571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#02426070120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#03799640754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4507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snc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#02008520757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#09279340153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#01838560207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#01262580507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154468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#02681170730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#04472830159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#01908381005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134483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6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#00883330755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#02732890153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136229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#03232850754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#00527630750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134936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#03617810878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981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#00399270750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135815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#01597140282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#01996260756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152977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#05665070966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152930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#00977680917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990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134620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#03040290755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#06202160013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151755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#09693591001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136808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EVA</w:t>
            </w:r>
            <w:r>
              <w:rPr>
                <w:rFonts w:ascii="Arial" w:hAnsi="Arial" w:cs="Arial" w:eastAsia="Arial"/>
                <w:sz w:val="24"/>
                <w:szCs w:val="24"/>
                <w:spacing w:val="5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#00284760881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136582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=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=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#01635650748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#01846710364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#03840030757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147290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#03044980757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144017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#01437190745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134592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#03614660755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#00842990152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136541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#03757700756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135906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#03849480755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152672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5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#03714780750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6587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#00110340759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5146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#02898170754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133964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#02232950739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#05406661008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#02870890726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#02532300122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136607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#05732940720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136792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#05095601000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157958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#04402770756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5964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└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PAVESE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#01620460186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#02173060753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1057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#00252370721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154796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#6756402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135666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#01904570734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4450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#02265560751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156132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#03025840962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136741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#03391600750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158105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#12314450151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133894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#02410190751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#03141510754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134430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#01543860355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EK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#01938190731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6952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#02616110751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136751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#01013500523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153318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#03737050751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140623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#02595560968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155833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MAR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#01959100239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135148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6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#01013470297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155501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#05464646688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#02387910751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136153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#04020380756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143248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#02930840752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140636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#03445230752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5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#00811460153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2878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SVAS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#01354901215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135654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#03778380752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2342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#01689550158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5611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#02097100750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6681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SAPI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#00926020066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135097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#13278290153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134070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#01145580195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133366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#12676030153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3514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#09412650153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151303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#03799270750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#01063890394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#02054460759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137227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#03409230756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155551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#04160690758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#00506160340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136805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5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#03115980751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134102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#02580140651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152734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#02928230362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#04447320724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140943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5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SEPPE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#03825660750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834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6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#00228550273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136711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PO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#02239880756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157385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AKA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#03716240969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155819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#01924961004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#02051620751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156112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#06171190967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134182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6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#08817300158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7135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#12317560154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#00857260673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157352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#05348890582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#03628350153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5805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#03156340758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7546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6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(ME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)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#01857031205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136874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#02133681003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155915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#03094350612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134239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snc</w:t>
            </w:r>
            <w:r>
              <w:rPr>
                <w:rFonts w:ascii="Arial" w:hAnsi="Arial" w:cs="Arial" w:eastAsia="Arial"/>
                <w:sz w:val="24"/>
                <w:szCs w:val="24"/>
                <w:spacing w:val="6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AMI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#03500450758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134375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EK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#03758390722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153177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#00051388882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154927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#04059950750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141059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#03941390753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#03154640753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154744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#03308120751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136560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#03718550753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6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#03145930750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7312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6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#02436310755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1142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#04712580721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136113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6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#12313930153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136809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MEC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#02084570734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#00795180157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140714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#02251770752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152868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#06328131211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#10365950152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#03610690756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151562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#03555800758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153840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#01254310400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136507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#00499840759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106258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151514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#06128480966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153486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#04276450758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154821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#04871010726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#04297880728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135029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#01809291204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SAMO</w:t>
            </w:r>
            <w:r>
              <w:rPr>
                <w:rFonts w:ascii="Arial" w:hAnsi="Arial" w:cs="Arial" w:eastAsia="Arial"/>
                <w:sz w:val="24"/>
                <w:szCs w:val="24"/>
                <w:spacing w:val="5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#00283010379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#09018810151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157881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#01368670384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135362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#05048520729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6431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#03035620750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7472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#00502961204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#02143010755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154886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#04306270754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3772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#03064280153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158043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#04199360753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153821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#04113590758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153749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#09561521007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136365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#03575990753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1811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6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5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#02459330375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#02008340016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134131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#01893311009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133775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#00958350522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#01455610517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138383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#01336650757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6347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#01063120222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#01466740501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137184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#02566310757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#01729590032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141366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#04147410759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6919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M-ME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#01802940484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5337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#02420870756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#03264970967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134669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#03194640755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#02651900751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134628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#06095220726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151898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#04162110755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135437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#00892530247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156586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#01498310745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4025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#00789580966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153910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#04079290757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151984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6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#04096520756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153063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#09555521005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#00577500101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1894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#00343760286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136823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#03819050752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136864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5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5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#03570980759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139739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#03076120751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#03267780751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155766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#04310160751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'S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#03997000751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140906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#01153520752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#00221890759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#03078620758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5806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EPPE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#10767630154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157032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410088827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156422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#04272230758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135411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2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#03829890759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136471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#06155990721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snc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#02780430753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136511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#09453740152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#00552780983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1914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5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#04479460158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152096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@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#03935510754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#01273120103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5576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#02431780754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156820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#07649050965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135669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#00186820056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4453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LMA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#02111890758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136868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5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136531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2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#02223920758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141087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#05114050965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154944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#02111430357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6077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#10771570156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5038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MMA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#00419790753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4433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#05779711000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#01997710361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157393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AVV.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#02690080755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152566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#02372010351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136247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BBY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6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#00464410752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#03081830758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133574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#05389960724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140682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#02706310758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157199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#10649200010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#03911580755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#00122890874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5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#11025110153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136572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#05868590729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5553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#02570020756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135077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#03715860759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#01961290754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140466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#03499660755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151675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#03096100759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6317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6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#01138510332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152113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#09735650013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#01812850749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136756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#01830810519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154228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AG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#07965410637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#03144810755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152078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SABA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SEPPA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#01034640100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139479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#03304190758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137223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#02275400279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MA-AL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#13209130155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155555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#03447520754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139859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#03215040753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136524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#01013550296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155288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#02483840423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136583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#00311430375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83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7342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#00564360790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135585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#06908670638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5336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#00047360755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141340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#01783980541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136649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EPA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#03233560964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#00772350153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134764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#04376350155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#01954880751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135265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#10826000159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140913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SO</w:t>
            </w:r>
            <w:r>
              <w:rPr>
                <w:rFonts w:ascii="Arial" w:hAnsi="Arial" w:cs="Arial" w:eastAsia="Arial"/>
                <w:sz w:val="24"/>
                <w:szCs w:val="24"/>
                <w:spacing w:val="-1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#02474560758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135152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#02856920133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136652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#04978720151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#00272420639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#03689460750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#01647890209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138651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#02232710752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152110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#03208850754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133676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6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#02434360752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133936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#04677200729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#00459700753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135408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#03583290758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152048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152079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#04485620159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3017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-3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#03045340753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133820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#08120700011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135359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#02723060758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1115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ABX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#05402981004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135790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#02629330131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155346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5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#09193481000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#02710130754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#03680870759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134137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#03508450750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137878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#01295960387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1824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#02287650754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136712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#03709750750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137233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#03838890758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136421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#03821360751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136765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5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#02307960753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#00408570489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155267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#02843350758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156800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#08831270015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139414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#01968280758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135396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#01277240394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151359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#04478471008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151457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#04004690758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#08703161003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136617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#05035331007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2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#02411080126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134916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#03509820753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136060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EK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#02584520734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#00678100504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154138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#02236190233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154930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EMI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#04323800757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140882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#03904550757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138401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#02556360754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134554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#01981930744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#03123530754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152886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#00752450155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7074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#03128970757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MS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#00897041000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136542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#00451010755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#09399880153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3278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PS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#08537690151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snc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#02516740756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#09058160152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#04668870720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#00795170158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#00047710322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4829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#03721020729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137228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#02483380966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#05200381001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#08675600152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5688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EB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#04888840487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152233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SVEV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#05048881006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136022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#05246710965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155792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#05554120963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135995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#04503191001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#05849130157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ESI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5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#06111530637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#03275480758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136248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#02177420755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156623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#01972400988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134741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#02767640135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141066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#04538850159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134119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#01885550366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136726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#07849750638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5398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140301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#01099110999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#03428610152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#02740010752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157566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PAESE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#01922040736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#02722500101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7371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ASMO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#10738930154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155554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#03987840752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#00161620752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63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136656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#00339320756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EK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SEPPE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#04327080729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136166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6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6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sco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#03210060756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153650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#03296760758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ABAT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#02297850261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138040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PE.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#02439360757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5672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#00774640155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752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#00431920487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152045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1875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#03780530725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#07271001005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141076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LMAR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#02455340758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242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#00714810157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155893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H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#04874870878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151894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#03974560751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152918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EPS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#07511580156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#03689000754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138932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#02437100759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5329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#01457760757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393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#11957290155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154273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#01008240473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6700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#00349040287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#03618380756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#13148670154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135745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#00327010757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6117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#03194160754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7318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#02063610758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136731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PS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#03066850755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151149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98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#03218390759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152363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#04200570754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152439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#04100850751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151333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#03084760135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#06246290016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152818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EVE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J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#05014810484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150896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EI</w:t>
            </w:r>
            <w:r>
              <w:rPr>
                <w:rFonts w:ascii="Arial" w:hAnsi="Arial" w:cs="Arial" w:eastAsia="Arial"/>
                <w:sz w:val="24"/>
                <w:szCs w:val="24"/>
                <w:spacing w:val="6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#02898960758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136528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#01103700751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4123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#09964320155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137138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#02175680483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136706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#00441180759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#02381650965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6980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#01922280548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15" w:right="907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#01603091008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139087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#02642460758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134035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K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#00891951006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134954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#01959920404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136667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SSAPI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#02603810751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135527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EX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#03670780158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133947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#03311360758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136254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SI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#01676360348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143429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#00293310751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96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Q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#02635900752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136730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#02240490751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4669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#00635750755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6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#01122820754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136669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#03545850756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135426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#02236320129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#02401130758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154120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#02668590215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1607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5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#01373940756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136311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#03847070756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133464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6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#08105000015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136577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#03333800757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E'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#00829840156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134012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#02271600732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134397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#05824380728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4331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#02680060759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157879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#01621240769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134877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#03207160759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1819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6"/>
                <w:w w:val="100"/>
              </w:rPr>
              <w:t>W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#01189820689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140350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#03372350755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153173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LU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#03856540756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5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#00747030153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152731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2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X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#04763060961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1933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#00388460750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152364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SEPPE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#03073920757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#00889601001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133654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#02724800616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157113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#03840290757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134498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di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azze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#03099820759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849" w:right="839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#00108790502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152099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#04059180754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138379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#00334890753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5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3176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#00799450739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136870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5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154966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SEPPE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#04313460752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152347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#04186550754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136781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#03216530752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140744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#03502240751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133972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#00334560125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138382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-EL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#00753650753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140975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#04011130756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152050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155797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#00994240729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136202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#00311580377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135317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#01458560487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157103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#04156590756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4602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#01182560753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136480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#03532100751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141388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#02853720783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135789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#00802400721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136559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#03181750757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1041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snc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#03304300753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134862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#03327030965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138889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J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Y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#02601600758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90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134735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SEAT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#03970540963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54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134849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6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#03511670758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152121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#02799530270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135409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#04734201009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72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136352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#02573100233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152483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'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#02116270758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136839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#00236720751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134001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EVA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#03661340756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136614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#02541900755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151343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ABET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#12528940153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30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31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6755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#02064750751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5653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#00645250754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136845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#00300620259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139517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A'S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#00300650256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134203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&amp;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snc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#02640450751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136713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2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#03239030756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59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136622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#01915390759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135801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#00745800961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49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6516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MMA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#03170960755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140038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#02521240040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136724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#01171420753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40</w:t>
            </w:r>
          </w:p>
        </w:tc>
      </w:tr>
    </w:tbl>
    <w:p>
      <w:pPr>
        <w:jc w:val="left"/>
        <w:spacing w:after="0"/>
        <w:sectPr>
          <w:pgMar w:header="0" w:footer="937" w:top="960" w:bottom="1120" w:left="1980" w:right="2040"/>
          <w:pgSz w:w="16840" w:h="23820"/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8.999996" w:type="dxa"/>
      </w:tblPr>
      <w:tblGrid/>
      <w:tr>
        <w:trPr>
          <w:trHeight w:val="595" w:hRule="exact"/>
        </w:trPr>
        <w:tc>
          <w:tcPr>
            <w:tcW w:w="2196" w:type="dxa"/>
            <w:tcBorders>
              <w:top w:val="single" w:sz=".8" w:space="0" w:color="000000"/>
              <w:bottom w:val="single" w:sz="8" w:space="0" w:color="000000"/>
              <w:left w:val="single" w:sz="8.8" w:space="0" w:color="000000"/>
              <w:right w:val="nil" w:sz="6" w:space="0" w:color="auto"/>
            </w:tcBorders>
            <w:shd w:val="clear" w:color="auto" w:fill="959595"/>
          </w:tcPr>
          <w:p>
            <w:pPr>
              <w:spacing w:before="18" w:after="0" w:line="240" w:lineRule="auto"/>
              <w:ind w:left="88" w:right="78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3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99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629" w:right="620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SL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6650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494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/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nil" w:sz="6" w:space="0" w:color="auto"/>
            </w:tcBorders>
            <w:shd w:val="clear" w:color="auto" w:fill="959595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08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ta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785" w:type="dxa"/>
            <w:tcBorders>
              <w:top w:val="single" w:sz=".8" w:space="0" w:color="000000"/>
              <w:bottom w:val="single" w:sz="8" w:space="0" w:color="000000"/>
              <w:left w:val="nil" w:sz="6" w:space="0" w:color="auto"/>
              <w:right w:val="single" w:sz=".8" w:space="0" w:color="000000"/>
            </w:tcBorders>
            <w:shd w:val="clear" w:color="auto" w:fill="959595"/>
          </w:tcPr>
          <w:p>
            <w:pPr>
              <w:spacing w:before="18" w:after="0" w:line="240" w:lineRule="auto"/>
              <w:ind w:left="253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2" w:after="0" w:line="240" w:lineRule="auto"/>
              <w:ind w:left="291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31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  <w:b/>
                <w:bCs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  <w:b/>
                <w:bCs/>
              </w:rPr>
              <w:t>2012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single" w:sz="8" w:space="0" w:color="000000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156403</w:t>
            </w:r>
          </w:p>
        </w:tc>
        <w:tc>
          <w:tcPr>
            <w:tcW w:w="6650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#04431550757</w:t>
            </w:r>
          </w:p>
        </w:tc>
        <w:tc>
          <w:tcPr>
            <w:tcW w:w="1785" w:type="dxa"/>
            <w:tcBorders>
              <w:top w:val="single" w:sz="8" w:space="0" w:color="000000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1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6073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EA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#07486020154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6185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░16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#00349050286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86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136701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#02639420757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135221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#02360251207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21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7383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#03409790759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12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136843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MB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S.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#03614550758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1097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88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6478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EBV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#10129040159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right="66"/>
              <w:jc w:val="righ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</w:rPr>
              <w:t>9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6240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VE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#02679290755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right="66"/>
              <w:jc w:val="righ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34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136778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P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#03920380759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right="66"/>
              <w:jc w:val="righ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</w:rPr>
              <w:t>8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10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3261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MF</w:t>
            </w:r>
            <w:r>
              <w:rPr>
                <w:rFonts w:ascii="Arial" w:hAnsi="Arial" w:cs="Arial" w:eastAsia="Arial"/>
                <w:sz w:val="24"/>
                <w:szCs w:val="24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.</w:t>
            </w:r>
            <w:r>
              <w:rPr>
                <w:rFonts w:ascii="Arial" w:hAnsi="Arial" w:cs="Arial" w:eastAsia="Arial"/>
                <w:sz w:val="24"/>
                <w:szCs w:val="24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SPE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#03145900753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right="66"/>
              <w:jc w:val="righ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68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5273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MELL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ASE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#03865390722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right="66"/>
              <w:jc w:val="righ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55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151638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#04002670752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right="66"/>
              <w:jc w:val="righ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</w:rPr>
              <w:t>7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50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133734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sas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#03560430757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right="66"/>
              <w:jc w:val="righ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37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81" w:right="773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1191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F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58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T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srl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#01957400755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right="66"/>
              <w:jc w:val="righ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25</w:t>
            </w:r>
          </w:p>
        </w:tc>
      </w:tr>
      <w:tr>
        <w:trPr>
          <w:trHeight w:val="543" w:hRule="exact"/>
        </w:trPr>
        <w:tc>
          <w:tcPr>
            <w:tcW w:w="2196" w:type="dxa"/>
            <w:tcBorders>
              <w:top w:val="nil" w:sz="6" w:space="0" w:color="auto"/>
              <w:bottom w:val="nil" w:sz="6" w:space="0" w:color="auto"/>
              <w:left w:val="single" w:sz="8.8" w:space="0" w:color="000000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136796</w:t>
            </w:r>
          </w:p>
        </w:tc>
        <w:tc>
          <w:tcPr>
            <w:tcW w:w="66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ASS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Z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MAN</w:t>
            </w:r>
          </w:p>
        </w:tc>
        <w:tc>
          <w:tcPr>
            <w:tcW w:w="195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#93001390819</w:t>
            </w:r>
          </w:p>
        </w:tc>
        <w:tc>
          <w:tcPr>
            <w:tcW w:w="178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single" w:sz=".8" w:space="0" w:color="000000"/>
            </w:tcBorders>
          </w:tcPr>
          <w:p>
            <w:pPr>
              <w:spacing w:before="4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right="66"/>
              <w:jc w:val="righ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  <w:tr>
        <w:trPr>
          <w:trHeight w:val="542" w:hRule="exact"/>
        </w:trPr>
        <w:tc>
          <w:tcPr>
            <w:tcW w:w="2196" w:type="dxa"/>
            <w:tcBorders>
              <w:top w:val="nil" w:sz="6" w:space="0" w:color="auto"/>
              <w:bottom w:val="single" w:sz=".8" w:space="0" w:color="000000"/>
              <w:left w:val="single" w:sz="8.8" w:space="0" w:color="000000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85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142315</w:t>
            </w:r>
          </w:p>
        </w:tc>
        <w:tc>
          <w:tcPr>
            <w:tcW w:w="6650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MA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SA</w:t>
            </w:r>
            <w:r>
              <w:rPr>
                <w:rFonts w:ascii="Arial" w:hAnsi="Arial" w:cs="Arial" w:eastAsia="Arial"/>
                <w:sz w:val="24"/>
                <w:szCs w:val="24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959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nil" w:sz="6" w:space="0" w:color="auto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" w:right="-2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#00229250758</w:t>
            </w:r>
          </w:p>
        </w:tc>
        <w:tc>
          <w:tcPr>
            <w:tcW w:w="1785" w:type="dxa"/>
            <w:tcBorders>
              <w:top w:val="nil" w:sz="6" w:space="0" w:color="auto"/>
              <w:bottom w:val="single" w:sz=".8" w:space="0" w:color="000000"/>
              <w:left w:val="nil" w:sz="6" w:space="0" w:color="auto"/>
              <w:right w:val="single" w:sz=".8" w:space="0" w:color="000000"/>
            </w:tcBorders>
          </w:tcPr>
          <w:p>
            <w:pPr>
              <w:spacing w:before="5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right="66"/>
              <w:jc w:val="right"/>
              <w:rPr>
                <w:rFonts w:ascii="Arial" w:hAnsi="Arial" w:cs="Arial" w:eastAsia="Arial"/>
                <w:sz w:val="24"/>
                <w:szCs w:val="24"/>
              </w:rPr>
            </w:pPr>
            <w:rPr/>
            <w:r>
              <w:rPr>
                <w:rFonts w:ascii="Arial" w:hAnsi="Arial" w:cs="Arial" w:eastAsia="Arial"/>
                <w:sz w:val="24"/>
                <w:szCs w:val="24"/>
              </w:rPr>
              <w:t>6</w:t>
            </w:r>
            <w:r>
              <w:rPr>
                <w:rFonts w:ascii="Arial" w:hAnsi="Arial" w:cs="Arial" w:eastAsia="Arial"/>
                <w:sz w:val="24"/>
                <w:szCs w:val="24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4"/>
                <w:szCs w:val="24"/>
                <w:spacing w:val="0"/>
                <w:w w:val="100"/>
              </w:rPr>
              <w:t>00</w:t>
            </w:r>
          </w:p>
        </w:tc>
      </w:tr>
    </w:tbl>
    <w:sectPr>
      <w:pgMar w:header="0" w:footer="937" w:top="960" w:bottom="1120" w:left="1980" w:right="2040"/>
      <w:pgSz w:w="16840" w:h="23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"/>
    <w:family w:val="roman"/>
    <w:pitch w:val="variable"/>
  </w:font>
  <w:font w:name="Arial"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82.5pt;margin-top:1123.143921pt;width:76.900001pt;height:14pt;mso-position-horizontal-relative:page;mso-position-vertical-relative:page;z-index:-18676" type="#_x0000_t202" filled="f" stroked="f">
          <v:textbox inset="0,0,0,0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  <w:spacing w:val="0"/>
                    <w:w w:val="100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  <w:spacing w:val="0"/>
                    <w:w w:val="100"/>
                  </w:rPr>
                  <w:t>ag</w:t>
                </w:r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  <w:spacing w:val="-1"/>
                    <w:w w:val="100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  <w:spacing w:val="0"/>
                    <w:w w:val="100"/>
                  </w:rPr>
                  <w:t>na</w:t>
                </w:r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  <w:spacing w:val="-5"/>
                    <w:w w:val="100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  <w:spacing w:val="0"/>
                    <w:w w:val="10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  <w:spacing w:val="0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  <w:spacing w:val="0"/>
                    <w:w w:val="100"/>
                  </w:rPr>
                  <w:t>di</w:t>
                </w:r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  <w:spacing w:val="-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  <w:spacing w:val="0"/>
                    <w:w w:val="100"/>
                  </w:rPr>
                  <w:t>31</w:t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2014-01-29T18:15:43Z</dcterms:created>
  <dcterms:modified xsi:type="dcterms:W3CDTF">2014-01-29T18:15:43Z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2013-07-08T00:00:00Z</vt:filetime>
  </property>
  <property fmtid="{D5CDD505-2E9C-101B-9397-08002B2CF9AE}" pid="3" name="LastSaved">
    <vt:filetime>2014-01-29T00:00:00Z</vt:filetime>
  </property>
</Properties>
</file>